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481"/>
        <w:gridCol w:w="1115"/>
        <w:gridCol w:w="1416"/>
        <w:gridCol w:w="1374"/>
      </w:tblGrid>
      <w:tr w:rsidR="00FE4072" w:rsidTr="00FE407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E4072" w:rsidRDefault="00FE4072" w:rsidP="002A1BF4"/>
        </w:tc>
        <w:tc>
          <w:tcPr>
            <w:tcW w:w="9697" w:type="dxa"/>
            <w:gridSpan w:val="2"/>
            <w:shd w:val="clear" w:color="auto" w:fill="auto"/>
            <w:noWrap/>
            <w:vAlign w:val="bottom"/>
            <w:hideMark/>
          </w:tcPr>
          <w:p w:rsidR="00FE4072" w:rsidRDefault="00FE4072" w:rsidP="002A1BF4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FE4072" w:rsidRDefault="00FE4072" w:rsidP="002A1BF4">
            <w:r>
              <w:t>Приложение 6</w:t>
            </w:r>
          </w:p>
        </w:tc>
      </w:tr>
      <w:tr w:rsidR="00FE4072" w:rsidTr="00FE407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E4072" w:rsidRDefault="00FE4072" w:rsidP="002A1BF4"/>
        </w:tc>
        <w:tc>
          <w:tcPr>
            <w:tcW w:w="9697" w:type="dxa"/>
            <w:gridSpan w:val="2"/>
            <w:shd w:val="clear" w:color="auto" w:fill="auto"/>
            <w:noWrap/>
            <w:vAlign w:val="bottom"/>
            <w:hideMark/>
          </w:tcPr>
          <w:p w:rsidR="00FE4072" w:rsidRDefault="00FE4072" w:rsidP="002A1BF4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FE4072" w:rsidRDefault="00FE4072" w:rsidP="002A1BF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E4072" w:rsidTr="00FE407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E4072" w:rsidRDefault="00FE4072" w:rsidP="002A1BF4"/>
        </w:tc>
        <w:tc>
          <w:tcPr>
            <w:tcW w:w="9697" w:type="dxa"/>
            <w:gridSpan w:val="2"/>
            <w:shd w:val="clear" w:color="auto" w:fill="auto"/>
            <w:noWrap/>
            <w:vAlign w:val="bottom"/>
            <w:hideMark/>
          </w:tcPr>
          <w:p w:rsidR="00FE4072" w:rsidRDefault="00FE4072" w:rsidP="002A1BF4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FE4072" w:rsidRDefault="00FE4072" w:rsidP="002A1BF4">
            <w:r>
              <w:t>от 29 сентября 2023 года № 40-397</w:t>
            </w:r>
          </w:p>
        </w:tc>
      </w:tr>
      <w:tr w:rsidR="002A1BF4" w:rsidTr="00FE407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92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>
            <w:r>
              <w:t xml:space="preserve">  </w:t>
            </w:r>
          </w:p>
        </w:tc>
        <w:tc>
          <w:tcPr>
            <w:tcW w:w="15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</w:tr>
      <w:tr w:rsidR="002A1BF4" w:rsidTr="002A1BF4">
        <w:trPr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BF4" w:rsidRDefault="002A1BF4" w:rsidP="002A1BF4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2A1BF4" w:rsidTr="002A1BF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</w:tr>
      <w:tr w:rsidR="002A1BF4" w:rsidTr="002A1BF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>
            <w:pPr>
              <w:jc w:val="right"/>
            </w:pPr>
            <w:r>
              <w:t>тыс. руб.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 xml:space="preserve">№ </w:t>
            </w:r>
            <w:proofErr w:type="spellStart"/>
            <w:r w:rsidRPr="0035227F">
              <w:t>п</w:t>
            </w:r>
            <w:proofErr w:type="spellEnd"/>
            <w:r w:rsidRPr="0035227F">
              <w:t>/</w:t>
            </w:r>
            <w:proofErr w:type="spellStart"/>
            <w:r w:rsidRPr="0035227F">
              <w:t>п</w:t>
            </w:r>
            <w:proofErr w:type="spellEnd"/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2024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2025 год</w:t>
            </w:r>
          </w:p>
        </w:tc>
      </w:tr>
    </w:tbl>
    <w:p w:rsidR="002A1BF4" w:rsidRPr="0035227F" w:rsidRDefault="002A1BF4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2A1BF4" w:rsidRPr="0035227F" w:rsidTr="002A1BF4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</w:t>
            </w:r>
          </w:p>
        </w:tc>
      </w:tr>
      <w:tr w:rsidR="002A1BF4" w:rsidRPr="0035227F" w:rsidTr="002A1BF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Раздел I. Перечень объектов капитального строительства муниципальной собственности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здания МАУ ДО «ДШИ им. В.В. Ковалева» муниципального образования «Город Саратов» по адресу: г. Саратов,  улица </w:t>
            </w:r>
            <w:proofErr w:type="spellStart"/>
            <w:r w:rsidRPr="0035227F">
              <w:t>Шевыревская</w:t>
            </w:r>
            <w:proofErr w:type="spellEnd"/>
            <w:r w:rsidRPr="0035227F"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171 261,5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газорегуляторного пункта шкафного по адресу: муниципальное образование «Город Саратов», ул. Садовая. ст.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569,9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котельной по </w:t>
            </w:r>
            <w:proofErr w:type="spellStart"/>
            <w:r w:rsidRPr="0035227F">
              <w:t>адресу:г</w:t>
            </w:r>
            <w:proofErr w:type="spellEnd"/>
            <w:r w:rsidRPr="0035227F">
              <w:t xml:space="preserve">. Саратов, </w:t>
            </w:r>
            <w:proofErr w:type="spellStart"/>
            <w:r w:rsidRPr="0035227F">
              <w:t>Сокурский</w:t>
            </w:r>
            <w:proofErr w:type="spellEnd"/>
            <w:r w:rsidRPr="0035227F"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2 541,3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сети газопотребления котельной по адресу: ул. им. </w:t>
            </w:r>
            <w:proofErr w:type="spellStart"/>
            <w:r w:rsidRPr="0035227F">
              <w:t>Клочкова</w:t>
            </w:r>
            <w:proofErr w:type="spellEnd"/>
            <w:r w:rsidRPr="0035227F"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1 437,0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системы водоснабжения с.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493,0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988,7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1 043,5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1 041,7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12 621,5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556,8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и реконструкция объектов водоснабжения к р.п. </w:t>
            </w:r>
            <w:proofErr w:type="spellStart"/>
            <w:r w:rsidRPr="0035227F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4 484,0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и реконструкция объектов водоснабжения к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3 612,5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lastRenderedPageBreak/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4 348,8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94 709,5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объектов инженерной инфраструктуры в пос. </w:t>
            </w:r>
            <w:proofErr w:type="spellStart"/>
            <w:r w:rsidRPr="0035227F"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42 813,3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3 847 565,</w:t>
            </w:r>
            <w:r w:rsidR="0022714E" w:rsidRPr="0035227F">
              <w:t>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1 218 04</w:t>
            </w:r>
            <w:r w:rsidR="0022714E" w:rsidRPr="0035227F">
              <w:t>6</w:t>
            </w:r>
            <w:r w:rsidRPr="0035227F">
              <w:t>,</w:t>
            </w:r>
            <w:r w:rsidR="0022714E" w:rsidRPr="0035227F">
              <w:t>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Детский сад на 160 мест в ЖК «Изумрудный»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2 946,6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Детский сад на 160 мест в Заводском районе г. Саратова по адресу: г. Саратов, </w:t>
            </w:r>
            <w:r w:rsidR="00AB6415">
              <w:br/>
            </w:r>
            <w:r w:rsidRPr="0035227F">
              <w:t>ул. Огородная,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Детский сад на 160 мест в микрорайоне по ул. Ипподромная (на части бывших земель ФГБНУ «НИИСХ </w:t>
            </w:r>
            <w:proofErr w:type="spellStart"/>
            <w:r w:rsidRPr="0035227F">
              <w:t>Юго-Востока</w:t>
            </w:r>
            <w:proofErr w:type="spellEnd"/>
            <w:r w:rsidRPr="0035227F"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Детский сад на 160 мест по ул. Лопатина Гора, д. б/</w:t>
            </w:r>
            <w:proofErr w:type="spellStart"/>
            <w:r w:rsidRPr="0035227F">
              <w:t>н</w:t>
            </w:r>
            <w:proofErr w:type="spellEnd"/>
            <w:r w:rsidRPr="0035227F"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1 180,9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315,2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159 783,1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Ливневая канализация по ул. им. Бардина И.П., от ул. им. Академика О.К. Антонова до </w:t>
            </w:r>
            <w:r w:rsidR="00AB6415">
              <w:br/>
            </w:r>
            <w:r w:rsidRPr="0035227F">
              <w:t>ул. им. Тархова С.Ф. Ленинского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Очистные сооружения ливневого коллектора </w:t>
            </w:r>
            <w:proofErr w:type="spellStart"/>
            <w:r w:rsidRPr="0035227F">
              <w:t>Глебучева</w:t>
            </w:r>
            <w:proofErr w:type="spellEnd"/>
            <w:r w:rsidRPr="0035227F"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2 900,0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1 970 790,9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439 405,8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Пристройка к МОУ «СОШ № 66 имени Н.И. Вавилова» по адресу: г. Саратов, </w:t>
            </w:r>
            <w:r w:rsidR="00AB6415">
              <w:br/>
            </w:r>
            <w:r w:rsidRPr="0035227F">
              <w:t>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475 977,</w:t>
            </w:r>
            <w:r w:rsidR="0022714E" w:rsidRPr="0035227F"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222 235,</w:t>
            </w:r>
            <w:r w:rsidR="0022714E" w:rsidRPr="0035227F"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Пристройка на 275 мест к МОУ «СОШ № 103»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229 946,9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202 987,7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Противооползневые сооружения оползня «</w:t>
            </w:r>
            <w:proofErr w:type="spellStart"/>
            <w:r w:rsidRPr="0035227F">
              <w:t>Новогусельский</w:t>
            </w:r>
            <w:proofErr w:type="spellEnd"/>
            <w:r w:rsidRPr="0035227F">
              <w:t xml:space="preserve">» в районе </w:t>
            </w:r>
            <w:proofErr w:type="spellStart"/>
            <w:r w:rsidRPr="0035227F">
              <w:t>Гусельского</w:t>
            </w:r>
            <w:proofErr w:type="spellEnd"/>
            <w:r w:rsidRPr="0035227F">
              <w:t xml:space="preserve"> моста в </w:t>
            </w:r>
            <w:proofErr w:type="spellStart"/>
            <w:r w:rsidRPr="0035227F">
              <w:t>Гагаринском</w:t>
            </w:r>
            <w:proofErr w:type="spellEnd"/>
            <w:r w:rsidRPr="0035227F">
              <w:t xml:space="preserve"> административном районе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Система водоотведения в районе МОУ «СОШ №106» Заводского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7 479,8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Система водоотведения от дома № 73 по ул. им. Панфилова И.В. в Ленинском районе </w:t>
            </w:r>
            <w:r w:rsidR="00AB6415">
              <w:br/>
            </w:r>
            <w:r w:rsidRPr="0035227F">
              <w:t>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lastRenderedPageBreak/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proofErr w:type="spellStart"/>
            <w:r w:rsidRPr="0035227F">
              <w:t>Снегоплавильный</w:t>
            </w:r>
            <w:proofErr w:type="spellEnd"/>
            <w:r w:rsidRPr="0035227F">
              <w:t xml:space="preserve"> комплекс на ул. Ипподромная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B80485" w:rsidP="002A1BF4">
            <w:r w:rsidRPr="0035227F">
              <w:t xml:space="preserve">Сохранение и </w:t>
            </w:r>
            <w:r w:rsidR="002A1BF4" w:rsidRPr="0035227F">
              <w:t xml:space="preserve">приспособление объекта культурного наследия местного (муниципального) </w:t>
            </w:r>
            <w:r w:rsidR="002A1BF4" w:rsidRPr="0035227F">
              <w:br/>
              <w:t xml:space="preserve">значения «Школа, 1946 г., 1949 г.», МОУ «Средняя общеобразовательная </w:t>
            </w:r>
            <w:r w:rsidR="002A1BF4" w:rsidRPr="0035227F">
              <w:br/>
              <w:t xml:space="preserve">школа №72» по адресу: Саратовская область, г. Саратов, ул. Бережная, 1, в </w:t>
            </w:r>
            <w:r w:rsidR="002A1BF4" w:rsidRPr="0035227F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35227F">
              <w:t>Студгородка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Устройство причального сооружения в с. Синенькие муниципального образования </w:t>
            </w:r>
            <w:r w:rsidR="00AB6415">
              <w:br/>
            </w:r>
            <w:r w:rsidRPr="0035227F">
              <w:t>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24 056,4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Школа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617 206,8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Школа на 825 мест по ул. Ипподромная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332 578,6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353 417,1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B80485">
            <w:pPr>
              <w:jc w:val="right"/>
            </w:pPr>
            <w:r w:rsidRPr="0035227F">
              <w:t>1 087 841,</w:t>
            </w:r>
            <w:r w:rsidR="00B80485" w:rsidRPr="0035227F">
              <w:t>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1 116 234,4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461 000,0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Организация наружного освещения на подъездной дороге к ДОЛ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1 895,5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6 879,3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автомобильной дороги по ул. Б. Горной от ул. </w:t>
            </w:r>
            <w:proofErr w:type="spellStart"/>
            <w:r w:rsidRPr="0035227F">
              <w:t>Симбирской</w:t>
            </w:r>
            <w:proofErr w:type="spellEnd"/>
            <w:r w:rsidRPr="0035227F">
              <w:t xml:space="preserve"> до </w:t>
            </w:r>
            <w:r w:rsidR="00AB6415">
              <w:br/>
            </w:r>
            <w:r w:rsidRPr="0035227F">
              <w:t>ул. им. Горького А.М.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1 720,0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автомобильной дороги по ул. им Братьев Никитиных в Волжском районе </w:t>
            </w:r>
            <w:r w:rsidR="00AB6415">
              <w:br/>
            </w:r>
            <w:r w:rsidRPr="0035227F">
              <w:t>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2 759,8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2 168,2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объекта: «Трамвайная сеть от остановки 6-я Дачная до остановки Школа </w:t>
            </w:r>
            <w:r w:rsidR="00AB6415">
              <w:br/>
            </w:r>
            <w:r w:rsidRPr="0035227F">
              <w:t>№ 52 (маршрут № 6)» в г.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автомобильной дороги «п. Солнечный-2 – п. </w:t>
            </w:r>
            <w:proofErr w:type="spellStart"/>
            <w:r w:rsidRPr="0035227F">
              <w:t>Расково</w:t>
            </w:r>
            <w:proofErr w:type="spellEnd"/>
            <w:r w:rsidRPr="0035227F">
              <w:t xml:space="preserve">»  в Кировском и </w:t>
            </w:r>
            <w:proofErr w:type="spellStart"/>
            <w:r w:rsidRPr="0035227F">
              <w:t>Гагаринском</w:t>
            </w:r>
            <w:proofErr w:type="spellEnd"/>
            <w:r w:rsidRPr="0035227F"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11 738,9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200 000,0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автомобильной дороги по ул. Большая Азовская в Заводском районе </w:t>
            </w:r>
            <w:r w:rsidR="00AB6415">
              <w:br/>
            </w:r>
            <w:r w:rsidRPr="0035227F">
              <w:t>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3 620,0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lastRenderedPageBreak/>
              <w:t>48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54 169,0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105 726,5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автомобильной дороги по ул. Михаила </w:t>
            </w:r>
            <w:proofErr w:type="spellStart"/>
            <w:r w:rsidRPr="0035227F">
              <w:t>Галкина-Враского</w:t>
            </w:r>
            <w:proofErr w:type="spellEnd"/>
            <w:r w:rsidRPr="0035227F"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107 373,1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автомобильной дороги по ул. </w:t>
            </w:r>
            <w:proofErr w:type="spellStart"/>
            <w:r w:rsidRPr="0035227F">
              <w:t>Прудная</w:t>
            </w:r>
            <w:proofErr w:type="spellEnd"/>
            <w:r w:rsidRPr="0035227F"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4 180,0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автомобильной дороги по улице №1 в микрорайоне «Городские просторы» </w:t>
            </w:r>
            <w:r w:rsidR="00AB6415">
              <w:br/>
            </w:r>
            <w:r w:rsidRPr="0035227F">
              <w:t>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8 581,5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путепровода через ж.д. пути по ул. </w:t>
            </w:r>
            <w:proofErr w:type="spellStart"/>
            <w:r w:rsidRPr="0035227F">
              <w:t>Песчано-Уметской</w:t>
            </w:r>
            <w:proofErr w:type="spellEnd"/>
            <w:r w:rsidRPr="0035227F"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665 101,5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874 130,9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461 000,0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путепровода через железнодорожные пути по </w:t>
            </w:r>
            <w:proofErr w:type="spellStart"/>
            <w:r w:rsidRPr="0035227F">
              <w:t>Сокурскому</w:t>
            </w:r>
            <w:proofErr w:type="spellEnd"/>
            <w:r w:rsidRPr="0035227F">
              <w:t xml:space="preserve"> тракту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5 408,8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39 343,7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98 688,7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2 300,0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Сквер по ул. Прессовой (микрорайон Пролетарский)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312 824,6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имущественного комплекса МОУ «СОШ №77», расположенного по адресу: </w:t>
            </w:r>
            <w:r w:rsidR="00AB6415">
              <w:br/>
            </w:r>
            <w:r w:rsidRPr="0035227F">
              <w:t xml:space="preserve">г. Саратов, ул. </w:t>
            </w:r>
            <w:proofErr w:type="spellStart"/>
            <w:r w:rsidRPr="0035227F">
              <w:t>Новоузенская</w:t>
            </w:r>
            <w:proofErr w:type="spellEnd"/>
            <w:r w:rsidRPr="0035227F"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312 774,2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сети </w:t>
            </w:r>
            <w:proofErr w:type="spellStart"/>
            <w:r w:rsidRPr="0035227F">
              <w:t>газопотребления</w:t>
            </w:r>
            <w:proofErr w:type="spellEnd"/>
            <w:r w:rsidRPr="0035227F">
              <w:t xml:space="preserve"> в </w:t>
            </w:r>
            <w:proofErr w:type="spellStart"/>
            <w:r w:rsidRPr="0035227F">
              <w:t>теплогенераторной</w:t>
            </w:r>
            <w:proofErr w:type="spellEnd"/>
            <w:r w:rsidRPr="0035227F">
              <w:t xml:space="preserve"> по адресу: г. Саратов, </w:t>
            </w:r>
            <w:proofErr w:type="spellStart"/>
            <w:r w:rsidRPr="0035227F">
              <w:t>Фрунзенский</w:t>
            </w:r>
            <w:proofErr w:type="spellEnd"/>
            <w:r w:rsidRPr="0035227F">
              <w:t xml:space="preserve"> район, ул. </w:t>
            </w:r>
            <w:proofErr w:type="spellStart"/>
            <w:r w:rsidRPr="0035227F">
              <w:t>Новоузенская</w:t>
            </w:r>
            <w:proofErr w:type="spellEnd"/>
            <w:r w:rsidRPr="0035227F">
              <w:t>, 162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2 500,0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59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Строительство второго корпуса к МДОУ «Центр развития </w:t>
            </w:r>
            <w:proofErr w:type="spellStart"/>
            <w:r w:rsidRPr="0035227F">
              <w:t>ребенка-детский</w:t>
            </w:r>
            <w:proofErr w:type="spellEnd"/>
            <w:r w:rsidRPr="0035227F">
              <w:t xml:space="preserve"> сад № 107 «Пчелка»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208 546,2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Бассейн в школе р.п. </w:t>
            </w:r>
            <w:proofErr w:type="spellStart"/>
            <w:r w:rsidRPr="0035227F">
              <w:t>Соколовый</w:t>
            </w:r>
            <w:proofErr w:type="spellEnd"/>
            <w:r w:rsidRPr="0035227F">
              <w:t xml:space="preserve">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78 000,0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Ледовая арена и бассейн в школе р.п. </w:t>
            </w:r>
            <w:proofErr w:type="spellStart"/>
            <w:r w:rsidRPr="0035227F">
              <w:t>Соколовый</w:t>
            </w:r>
            <w:proofErr w:type="spellEnd"/>
            <w:r w:rsidRPr="0035227F">
              <w:t xml:space="preserve">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109 611,7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1 760,9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котельных №33 с. </w:t>
            </w:r>
            <w:proofErr w:type="spellStart"/>
            <w:r w:rsidRPr="0035227F">
              <w:t>Рыбушка</w:t>
            </w:r>
            <w:proofErr w:type="spellEnd"/>
            <w:r w:rsidRPr="0035227F">
              <w:t>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393,0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Реконструкция систем газопотребления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8 807,0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системы теплоснабжения р.п. </w:t>
            </w:r>
            <w:proofErr w:type="spellStart"/>
            <w:r w:rsidRPr="0035227F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 xml:space="preserve">Реконструкция ТП – 3427  в р.п. </w:t>
            </w:r>
            <w:proofErr w:type="spellStart"/>
            <w:r w:rsidRPr="0035227F">
              <w:t>Соколовый</w:t>
            </w:r>
            <w:proofErr w:type="spellEnd"/>
            <w:r w:rsidRPr="0035227F">
              <w:t xml:space="preserve"> (замена трансформаторов на большую мощность для подключения бассейна и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Строительство системы водоснабжения по ул. Садовая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68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5 533,6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5 679 637,</w:t>
            </w:r>
            <w:r w:rsidR="0022714E" w:rsidRPr="0035227F"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</w:pPr>
            <w:r w:rsidRPr="0035227F">
              <w:t>2 334 280,</w:t>
            </w:r>
            <w:r w:rsidR="0022714E" w:rsidRPr="0035227F"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461 000,0</w:t>
            </w:r>
          </w:p>
        </w:tc>
      </w:tr>
      <w:tr w:rsidR="002A1BF4" w:rsidRPr="0035227F" w:rsidTr="002A1BF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23 575,1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16 412,9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7 162,2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3 315 377,3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lastRenderedPageBreak/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F4" w:rsidRPr="0035227F" w:rsidRDefault="002A1BF4" w:rsidP="002A1BF4">
            <w:r w:rsidRPr="0035227F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2 899 345,1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0,0</w:t>
            </w:r>
          </w:p>
        </w:tc>
      </w:tr>
      <w:tr w:rsidR="002A1BF4" w:rsidRPr="0035227F" w:rsidTr="002A1BF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3 338 952,4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A1BF4">
            <w:pPr>
              <w:jc w:val="right"/>
            </w:pPr>
            <w:r w:rsidRPr="0035227F">
              <w:t>45 000,0</w:t>
            </w:r>
          </w:p>
        </w:tc>
      </w:tr>
      <w:tr w:rsidR="002A1BF4" w:rsidTr="002A1BF4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BF4" w:rsidRPr="0035227F" w:rsidRDefault="002A1BF4" w:rsidP="002A1BF4">
            <w:pPr>
              <w:jc w:val="center"/>
            </w:pPr>
            <w:r w:rsidRPr="0035227F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  <w:rPr>
                <w:b/>
                <w:bCs/>
              </w:rPr>
            </w:pPr>
            <w:r w:rsidRPr="0035227F">
              <w:rPr>
                <w:b/>
                <w:bCs/>
              </w:rPr>
              <w:t>9 018 589,</w:t>
            </w:r>
            <w:r w:rsidR="0022714E" w:rsidRPr="0035227F">
              <w:rPr>
                <w:b/>
                <w:bCs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Pr="0035227F" w:rsidRDefault="002A1BF4" w:rsidP="0022714E">
            <w:pPr>
              <w:jc w:val="right"/>
              <w:rPr>
                <w:b/>
                <w:bCs/>
              </w:rPr>
            </w:pPr>
            <w:r w:rsidRPr="0035227F">
              <w:rPr>
                <w:b/>
                <w:bCs/>
              </w:rPr>
              <w:t>2 379 280,</w:t>
            </w:r>
            <w:r w:rsidR="0022714E" w:rsidRPr="0035227F">
              <w:rPr>
                <w:b/>
                <w:bCs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>
            <w:pPr>
              <w:jc w:val="right"/>
              <w:rPr>
                <w:b/>
                <w:bCs/>
              </w:rPr>
            </w:pPr>
            <w:r w:rsidRPr="0035227F">
              <w:rPr>
                <w:b/>
                <w:bCs/>
              </w:rPr>
              <w:t>506 000,0</w:t>
            </w:r>
          </w:p>
        </w:tc>
      </w:tr>
      <w:tr w:rsidR="002A1BF4" w:rsidTr="002A1BF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BF4" w:rsidRDefault="002A1BF4" w:rsidP="002A1BF4"/>
        </w:tc>
      </w:tr>
    </w:tbl>
    <w:p w:rsidR="002A1BF4" w:rsidRPr="007E69EB" w:rsidRDefault="002A1BF4" w:rsidP="002A1BF4"/>
    <w:p w:rsidR="00E2598B" w:rsidRPr="002A1BF4" w:rsidRDefault="00E2598B" w:rsidP="002A1BF4"/>
    <w:sectPr w:rsidR="00E2598B" w:rsidRPr="002A1BF4" w:rsidSect="00AB6415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DF8" w:rsidRDefault="00717DF8" w:rsidP="002A1BF4">
      <w:r>
        <w:separator/>
      </w:r>
    </w:p>
  </w:endnote>
  <w:endnote w:type="continuationSeparator" w:id="1">
    <w:p w:rsidR="00717DF8" w:rsidRDefault="00717DF8" w:rsidP="002A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DF8" w:rsidRDefault="00717DF8" w:rsidP="002A1BF4">
      <w:r>
        <w:separator/>
      </w:r>
    </w:p>
  </w:footnote>
  <w:footnote w:type="continuationSeparator" w:id="1">
    <w:p w:rsidR="00717DF8" w:rsidRDefault="00717DF8" w:rsidP="002A1B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BF4" w:rsidRDefault="00813374" w:rsidP="002A1B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1BF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1BF4" w:rsidRDefault="002A1B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BF4" w:rsidRDefault="00813374" w:rsidP="002A1B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1BF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4072">
      <w:rPr>
        <w:rStyle w:val="a7"/>
        <w:noProof/>
      </w:rPr>
      <w:t>6</w:t>
    </w:r>
    <w:r>
      <w:rPr>
        <w:rStyle w:val="a7"/>
      </w:rPr>
      <w:fldChar w:fldCharType="end"/>
    </w:r>
  </w:p>
  <w:p w:rsidR="002A1BF4" w:rsidRDefault="002A1B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2A1BF4"/>
    <w:rsid w:val="0022714E"/>
    <w:rsid w:val="002A1BF4"/>
    <w:rsid w:val="002C3F39"/>
    <w:rsid w:val="0035227F"/>
    <w:rsid w:val="00400594"/>
    <w:rsid w:val="006808C6"/>
    <w:rsid w:val="00717DF8"/>
    <w:rsid w:val="00813374"/>
    <w:rsid w:val="009C5586"/>
    <w:rsid w:val="00A24CAF"/>
    <w:rsid w:val="00AB6415"/>
    <w:rsid w:val="00B523B0"/>
    <w:rsid w:val="00B80485"/>
    <w:rsid w:val="00B912FD"/>
    <w:rsid w:val="00E2598B"/>
    <w:rsid w:val="00F6400A"/>
    <w:rsid w:val="00FE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1B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1BF4"/>
  </w:style>
  <w:style w:type="paragraph" w:styleId="a5">
    <w:name w:val="footer"/>
    <w:basedOn w:val="a"/>
    <w:link w:val="a6"/>
    <w:uiPriority w:val="99"/>
    <w:semiHidden/>
    <w:unhideWhenUsed/>
    <w:rsid w:val="002A1B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1BF4"/>
  </w:style>
  <w:style w:type="character" w:styleId="a7">
    <w:name w:val="page number"/>
    <w:basedOn w:val="a0"/>
    <w:uiPriority w:val="99"/>
    <w:semiHidden/>
    <w:unhideWhenUsed/>
    <w:rsid w:val="002A1B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6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UdalovaDA</cp:lastModifiedBy>
  <cp:revision>4</cp:revision>
  <dcterms:created xsi:type="dcterms:W3CDTF">2023-09-28T14:12:00Z</dcterms:created>
  <dcterms:modified xsi:type="dcterms:W3CDTF">2023-09-29T09:02:00Z</dcterms:modified>
</cp:coreProperties>
</file>